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B1938C" w14:textId="77777777" w:rsidR="00953E78" w:rsidRDefault="00953E78" w:rsidP="00953E7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SWANCOTE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6C7646DC" w14:textId="77777777" w:rsidR="00953E78" w:rsidRDefault="00953E78" w:rsidP="00953E7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Stapleford in </w:t>
      </w:r>
      <w:proofErr w:type="spellStart"/>
      <w:r>
        <w:rPr>
          <w:rFonts w:ascii="Times New Roman" w:hAnsi="Times New Roman" w:cs="Times New Roman"/>
        </w:rPr>
        <w:t>Worfield</w:t>
      </w:r>
      <w:proofErr w:type="spellEnd"/>
      <w:r>
        <w:rPr>
          <w:rFonts w:ascii="Times New Roman" w:hAnsi="Times New Roman" w:cs="Times New Roman"/>
        </w:rPr>
        <w:t>, Shropshire. Yeoman.</w:t>
      </w:r>
    </w:p>
    <w:p w14:paraId="1089606F" w14:textId="77777777" w:rsidR="00953E78" w:rsidRDefault="00953E78" w:rsidP="00953E78">
      <w:pPr>
        <w:rPr>
          <w:rFonts w:ascii="Times New Roman" w:hAnsi="Times New Roman" w:cs="Times New Roman"/>
        </w:rPr>
      </w:pPr>
    </w:p>
    <w:p w14:paraId="01453534" w14:textId="77777777" w:rsidR="00953E78" w:rsidRDefault="00953E78" w:rsidP="00953E78">
      <w:pPr>
        <w:rPr>
          <w:rFonts w:ascii="Times New Roman" w:hAnsi="Times New Roman" w:cs="Times New Roman"/>
        </w:rPr>
      </w:pPr>
    </w:p>
    <w:p w14:paraId="5716CC2E" w14:textId="77777777" w:rsidR="00953E78" w:rsidRDefault="00953E78" w:rsidP="00953E7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Sir George Neville, Lord </w:t>
      </w:r>
      <w:proofErr w:type="spellStart"/>
      <w:r>
        <w:rPr>
          <w:rFonts w:ascii="Times New Roman" w:hAnsi="Times New Roman" w:cs="Times New Roman"/>
        </w:rPr>
        <w:t>Bergavenny</w:t>
      </w:r>
      <w:proofErr w:type="spellEnd"/>
      <w:r>
        <w:rPr>
          <w:rFonts w:ascii="Times New Roman" w:hAnsi="Times New Roman" w:cs="Times New Roman"/>
        </w:rPr>
        <w:t xml:space="preserve">(q.v.), brought a plaint of debt against </w:t>
      </w:r>
    </w:p>
    <w:p w14:paraId="20A3D4B5" w14:textId="77777777" w:rsidR="00953E78" w:rsidRDefault="00953E78" w:rsidP="00953E7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him, Richard </w:t>
      </w:r>
      <w:proofErr w:type="spellStart"/>
      <w:r>
        <w:rPr>
          <w:rFonts w:ascii="Times New Roman" w:hAnsi="Times New Roman" w:cs="Times New Roman"/>
        </w:rPr>
        <w:t>Detton</w:t>
      </w:r>
      <w:proofErr w:type="spellEnd"/>
      <w:r>
        <w:rPr>
          <w:rFonts w:ascii="Times New Roman" w:hAnsi="Times New Roman" w:cs="Times New Roman"/>
        </w:rPr>
        <w:t xml:space="preserve"> of Ditton(q.v.) and Roger </w:t>
      </w:r>
      <w:proofErr w:type="spellStart"/>
      <w:r>
        <w:rPr>
          <w:rFonts w:ascii="Times New Roman" w:hAnsi="Times New Roman" w:cs="Times New Roman"/>
        </w:rPr>
        <w:t>Halghen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Beckbury</w:t>
      </w:r>
      <w:proofErr w:type="spellEnd"/>
      <w:r>
        <w:rPr>
          <w:rFonts w:ascii="Times New Roman" w:hAnsi="Times New Roman" w:cs="Times New Roman"/>
        </w:rPr>
        <w:t>(q.v.).</w:t>
      </w:r>
    </w:p>
    <w:p w14:paraId="4823FA72" w14:textId="77777777" w:rsidR="00953E78" w:rsidRDefault="00953E78" w:rsidP="00953E7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274BC753" w14:textId="77777777" w:rsidR="00953E78" w:rsidRDefault="00953E78" w:rsidP="00953E78">
      <w:pPr>
        <w:rPr>
          <w:rFonts w:ascii="Times New Roman" w:hAnsi="Times New Roman" w:cs="Times New Roman"/>
        </w:rPr>
      </w:pPr>
    </w:p>
    <w:p w14:paraId="212A81D0" w14:textId="77777777" w:rsidR="00953E78" w:rsidRDefault="00953E78" w:rsidP="00953E78">
      <w:pPr>
        <w:rPr>
          <w:rFonts w:ascii="Times New Roman" w:hAnsi="Times New Roman" w:cs="Times New Roman"/>
        </w:rPr>
      </w:pPr>
    </w:p>
    <w:p w14:paraId="76C2C70D" w14:textId="77777777" w:rsidR="00953E78" w:rsidRDefault="00953E78" w:rsidP="00953E7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 July 2018</w:t>
      </w:r>
    </w:p>
    <w:p w14:paraId="3739A776" w14:textId="77777777" w:rsidR="006B2F86" w:rsidRPr="00E71FC3" w:rsidRDefault="00953E7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BAB049" w14:textId="77777777" w:rsidR="00953E78" w:rsidRDefault="00953E78" w:rsidP="00E71FC3">
      <w:r>
        <w:separator/>
      </w:r>
    </w:p>
  </w:endnote>
  <w:endnote w:type="continuationSeparator" w:id="0">
    <w:p w14:paraId="73681952" w14:textId="77777777" w:rsidR="00953E78" w:rsidRDefault="00953E7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D69A2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DA2FD0" w14:textId="77777777" w:rsidR="00953E78" w:rsidRDefault="00953E78" w:rsidP="00E71FC3">
      <w:r>
        <w:separator/>
      </w:r>
    </w:p>
  </w:footnote>
  <w:footnote w:type="continuationSeparator" w:id="0">
    <w:p w14:paraId="111144AD" w14:textId="77777777" w:rsidR="00953E78" w:rsidRDefault="00953E7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3E78"/>
    <w:rsid w:val="001A7C09"/>
    <w:rsid w:val="00577BD5"/>
    <w:rsid w:val="00656CBA"/>
    <w:rsid w:val="006A1F77"/>
    <w:rsid w:val="00733BE7"/>
    <w:rsid w:val="00953E78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3AFED3"/>
  <w15:chartTrackingRefBased/>
  <w15:docId w15:val="{D83B759B-8EDA-4B6B-987E-669EE0748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53E7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2018-08-10T21:41:00Z</dcterms:created>
  <dcterms:modified xsi:type="dcterms:W3CDTF">2018-08-10T21:42:00Z</dcterms:modified>
</cp:coreProperties>
</file>